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252A8" w14:textId="77777777" w:rsidR="00C9689E" w:rsidRDefault="00C9689E" w:rsidP="00C96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42E9C987" w14:textId="77777777" w:rsidR="00C9689E" w:rsidRDefault="00C9689E" w:rsidP="00C96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.</w:t>
      </w:r>
    </w:p>
    <w:p w14:paraId="1DE5195C" w14:textId="77777777" w:rsidR="00C9689E" w:rsidRDefault="00C9689E" w:rsidP="00C9689E">
      <w:pPr>
        <w:pStyle w:val="NoSpacing"/>
        <w:rPr>
          <w:rFonts w:cs="Times New Roman"/>
          <w:szCs w:val="24"/>
        </w:rPr>
      </w:pPr>
    </w:p>
    <w:p w14:paraId="790AA5AD" w14:textId="77777777" w:rsidR="00C9689E" w:rsidRDefault="00C9689E" w:rsidP="00C9689E">
      <w:pPr>
        <w:pStyle w:val="NoSpacing"/>
        <w:rPr>
          <w:rFonts w:cs="Times New Roman"/>
          <w:szCs w:val="24"/>
        </w:rPr>
      </w:pPr>
    </w:p>
    <w:p w14:paraId="2882D416" w14:textId="77777777" w:rsidR="00C9689E" w:rsidRDefault="00C9689E" w:rsidP="00C96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Dec.1438</w:t>
      </w:r>
      <w:r>
        <w:rPr>
          <w:rFonts w:cs="Times New Roman"/>
          <w:szCs w:val="24"/>
        </w:rPr>
        <w:tab/>
        <w:t>Gift of his goods and chattels to Thomas Pierson of London,</w:t>
      </w:r>
    </w:p>
    <w:p w14:paraId="3E0F1BBF" w14:textId="77777777" w:rsidR="00C9689E" w:rsidRDefault="00C9689E" w:rsidP="00C96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 xml:space="preserve">(q.v.) and John </w:t>
      </w:r>
      <w:proofErr w:type="spellStart"/>
      <w:r>
        <w:rPr>
          <w:rFonts w:cs="Times New Roman"/>
          <w:szCs w:val="24"/>
        </w:rPr>
        <w:t>Morthan</w:t>
      </w:r>
      <w:proofErr w:type="spellEnd"/>
      <w:r>
        <w:rPr>
          <w:rFonts w:cs="Times New Roman"/>
          <w:szCs w:val="24"/>
        </w:rPr>
        <w:t>(q.v.).</w:t>
      </w:r>
    </w:p>
    <w:p w14:paraId="64A83A5D" w14:textId="77777777" w:rsidR="00C9689E" w:rsidRDefault="00C9689E" w:rsidP="00C9689E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.162)</w:t>
      </w:r>
    </w:p>
    <w:p w14:paraId="24D3E2AB" w14:textId="77777777" w:rsidR="00C9689E" w:rsidRDefault="00C9689E" w:rsidP="00C9689E">
      <w:pPr>
        <w:pStyle w:val="NoSpacing"/>
        <w:rPr>
          <w:rFonts w:cs="Times New Roman"/>
          <w:szCs w:val="24"/>
        </w:rPr>
      </w:pPr>
    </w:p>
    <w:p w14:paraId="6FAB8EA3" w14:textId="77777777" w:rsidR="00C9689E" w:rsidRDefault="00C9689E" w:rsidP="00C9689E">
      <w:pPr>
        <w:pStyle w:val="NoSpacing"/>
        <w:rPr>
          <w:rFonts w:cs="Times New Roman"/>
          <w:szCs w:val="24"/>
        </w:rPr>
      </w:pPr>
    </w:p>
    <w:p w14:paraId="238BFF39" w14:textId="77777777" w:rsidR="00C9689E" w:rsidRDefault="00C9689E" w:rsidP="00C968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August 2023</w:t>
      </w:r>
    </w:p>
    <w:p w14:paraId="2B9640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F3897" w14:textId="77777777" w:rsidR="00C9689E" w:rsidRDefault="00C9689E" w:rsidP="009139A6">
      <w:r>
        <w:separator/>
      </w:r>
    </w:p>
  </w:endnote>
  <w:endnote w:type="continuationSeparator" w:id="0">
    <w:p w14:paraId="0F20190A" w14:textId="77777777" w:rsidR="00C9689E" w:rsidRDefault="00C968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E3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47C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E40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59086" w14:textId="77777777" w:rsidR="00C9689E" w:rsidRDefault="00C9689E" w:rsidP="009139A6">
      <w:r>
        <w:separator/>
      </w:r>
    </w:p>
  </w:footnote>
  <w:footnote w:type="continuationSeparator" w:id="0">
    <w:p w14:paraId="0AEBB3E3" w14:textId="77777777" w:rsidR="00C9689E" w:rsidRDefault="00C968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EA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4A6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527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89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689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5CCDE"/>
  <w15:chartTrackingRefBased/>
  <w15:docId w15:val="{34DFDC61-91A0-48F0-B6BA-2A6F07803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2023-08-11T11:06:00Z</dcterms:created>
  <dcterms:modified xsi:type="dcterms:W3CDTF">2023-08-11T11:06:00Z</dcterms:modified>
</cp:coreProperties>
</file>